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2C7B8" w14:textId="77777777" w:rsidR="00C675E3" w:rsidRDefault="00C675E3" w:rsidP="00C675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SWYNBOURNE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4A84C1B9" w14:textId="77777777" w:rsidR="00C675E3" w:rsidRDefault="00C675E3" w:rsidP="00C675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6208B4FD" w14:textId="77777777" w:rsidR="00C675E3" w:rsidRDefault="00C675E3" w:rsidP="00C675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144580" w14:textId="77777777" w:rsidR="00C675E3" w:rsidRDefault="00C675E3" w:rsidP="00C675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BAEF14" w14:textId="77777777" w:rsidR="00C675E3" w:rsidRDefault="00C675E3" w:rsidP="00C675E3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0D72B939" w14:textId="77777777" w:rsidR="00C675E3" w:rsidRDefault="00C675E3" w:rsidP="00C675E3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m3,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053879DB" w14:textId="77777777" w:rsidR="00C675E3" w:rsidRDefault="00C675E3" w:rsidP="00C675E3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62A7783C" w14:textId="77777777" w:rsidR="00C675E3" w:rsidRDefault="00C675E3" w:rsidP="00C675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BC800B" w14:textId="77777777" w:rsidR="00C675E3" w:rsidRDefault="00C675E3" w:rsidP="00C675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891590" w14:textId="77777777" w:rsidR="00C675E3" w:rsidRDefault="00C675E3" w:rsidP="00C675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July 2022</w:t>
      </w:r>
    </w:p>
    <w:p w14:paraId="19FD3F4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542EC" w14:textId="77777777" w:rsidR="00C675E3" w:rsidRDefault="00C675E3" w:rsidP="009139A6">
      <w:r>
        <w:separator/>
      </w:r>
    </w:p>
  </w:endnote>
  <w:endnote w:type="continuationSeparator" w:id="0">
    <w:p w14:paraId="77919BBA" w14:textId="77777777" w:rsidR="00C675E3" w:rsidRDefault="00C675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35C8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8C7D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EF59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271F9" w14:textId="77777777" w:rsidR="00C675E3" w:rsidRDefault="00C675E3" w:rsidP="009139A6">
      <w:r>
        <w:separator/>
      </w:r>
    </w:p>
  </w:footnote>
  <w:footnote w:type="continuationSeparator" w:id="0">
    <w:p w14:paraId="0C73F736" w14:textId="77777777" w:rsidR="00C675E3" w:rsidRDefault="00C675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41BC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8208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648A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5E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675E3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B88CB"/>
  <w15:chartTrackingRefBased/>
  <w15:docId w15:val="{CEFCEB9F-19F1-4E44-B5D5-433FECC17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2022-09-07T18:36:00Z</dcterms:created>
  <dcterms:modified xsi:type="dcterms:W3CDTF">2022-09-07T18:36:00Z</dcterms:modified>
</cp:coreProperties>
</file>